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227A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227AC">
              <w:rPr>
                <w:b/>
                <w:sz w:val="26"/>
                <w:szCs w:val="26"/>
                <w:lang w:val="en-US"/>
              </w:rPr>
              <w:t>203C_120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227AC" w:rsidRDefault="00057E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227AC">
              <w:rPr>
                <w:b/>
                <w:sz w:val="26"/>
                <w:szCs w:val="26"/>
                <w:lang w:val="en-US"/>
              </w:rPr>
              <w:t>2321203</w:t>
            </w:r>
            <w:r w:rsidR="00C44B8B" w:rsidRPr="008227A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10D25">
        <w:rPr>
          <w:b/>
          <w:sz w:val="26"/>
          <w:szCs w:val="26"/>
        </w:rPr>
        <w:t>(</w:t>
      </w:r>
      <w:r w:rsidR="00057EC2" w:rsidRPr="009667E4">
        <w:rPr>
          <w:b/>
          <w:sz w:val="26"/>
          <w:szCs w:val="26"/>
        </w:rPr>
        <w:t>Х</w:t>
      </w:r>
      <w:r w:rsidR="009667E4" w:rsidRPr="009667E4">
        <w:rPr>
          <w:b/>
          <w:sz w:val="26"/>
          <w:szCs w:val="26"/>
        </w:rPr>
        <w:t>омут</w:t>
      </w:r>
      <w:r w:rsidR="008154A8">
        <w:rPr>
          <w:b/>
          <w:sz w:val="26"/>
          <w:szCs w:val="26"/>
        </w:rPr>
        <w:t xml:space="preserve"> Х10 3.407.1-136.3-</w:t>
      </w:r>
      <w:r w:rsidR="00057EC2" w:rsidRPr="009667E4">
        <w:rPr>
          <w:b/>
          <w:sz w:val="26"/>
          <w:szCs w:val="26"/>
        </w:rPr>
        <w:t>37</w:t>
      </w:r>
      <w:r w:rsidR="00D10D25">
        <w:rPr>
          <w:b/>
          <w:sz w:val="26"/>
          <w:szCs w:val="26"/>
        </w:rPr>
        <w:t>)</w:t>
      </w:r>
      <w:r w:rsidR="00A9326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26B">
        <w:rPr>
          <w:b/>
          <w:sz w:val="26"/>
          <w:szCs w:val="26"/>
          <w:u w:val="single"/>
        </w:rPr>
        <w:t>203</w:t>
      </w:r>
      <w:r w:rsidR="00F115B9" w:rsidRPr="00A9326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9667E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1" w:name="Поле4"/>
      <w:r w:rsidR="009667E4" w:rsidRPr="009667E4">
        <w:rPr>
          <w:sz w:val="24"/>
          <w:szCs w:val="24"/>
        </w:rPr>
        <w:t>Типового проекта</w:t>
      </w:r>
      <w:r w:rsidR="008154A8">
        <w:rPr>
          <w:sz w:val="24"/>
          <w:szCs w:val="24"/>
        </w:rPr>
        <w:t xml:space="preserve"> 3.407.1-136.3-</w:t>
      </w:r>
      <w:r w:rsidR="00057EC2" w:rsidRPr="009667E4">
        <w:rPr>
          <w:sz w:val="24"/>
          <w:szCs w:val="24"/>
        </w:rPr>
        <w:t>37</w:t>
      </w:r>
      <w:r w:rsidR="0073431B" w:rsidRPr="009667E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26B" w:rsidRDefault="00A9326B" w:rsidP="00A932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9326B" w:rsidRDefault="00A9326B" w:rsidP="00A932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9326B" w:rsidRDefault="00A9326B" w:rsidP="00A9326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326B" w:rsidRDefault="00A9326B" w:rsidP="00A9326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326B" w:rsidRDefault="00A9326B" w:rsidP="00A932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9326B" w:rsidRDefault="008154A8" w:rsidP="00A9326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Типового проекта 3.407.1-136.3-</w:t>
      </w:r>
      <w:r w:rsidR="00A9326B" w:rsidRPr="009667E4">
        <w:rPr>
          <w:sz w:val="24"/>
          <w:szCs w:val="24"/>
        </w:rPr>
        <w:t>37</w:t>
      </w:r>
      <w:r w:rsidR="00A9326B">
        <w:rPr>
          <w:sz w:val="26"/>
          <w:szCs w:val="26"/>
        </w:rPr>
        <w:t>;</w:t>
      </w:r>
    </w:p>
    <w:p w:rsidR="00A9326B" w:rsidRDefault="00A9326B" w:rsidP="00A9326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9326B" w:rsidRDefault="00A9326B" w:rsidP="00A932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9326B" w:rsidRDefault="00A9326B" w:rsidP="00A932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26B" w:rsidRDefault="00A9326B" w:rsidP="00A932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26B" w:rsidRDefault="00A9326B" w:rsidP="00A9326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9326B" w:rsidRDefault="00A9326B" w:rsidP="00A9326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9326B" w:rsidRDefault="00A9326B" w:rsidP="00A932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685" w:rsidRDefault="00A71685">
      <w:r>
        <w:separator/>
      </w:r>
    </w:p>
  </w:endnote>
  <w:endnote w:type="continuationSeparator" w:id="0">
    <w:p w:rsidR="00A71685" w:rsidRDefault="00A7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685" w:rsidRDefault="00A71685">
      <w:r>
        <w:separator/>
      </w:r>
    </w:p>
  </w:footnote>
  <w:footnote w:type="continuationSeparator" w:id="0">
    <w:p w:rsidR="00A71685" w:rsidRDefault="00A71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5ACB24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E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527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6B2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65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4A8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7AC"/>
    <w:rsid w:val="00822B83"/>
    <w:rsid w:val="0082481E"/>
    <w:rsid w:val="008251F8"/>
    <w:rsid w:val="0082648A"/>
    <w:rsid w:val="008274AA"/>
    <w:rsid w:val="0082755E"/>
    <w:rsid w:val="008277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66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D7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7E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685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26B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66A4"/>
    <w:rsid w:val="00B57303"/>
    <w:rsid w:val="00B57A29"/>
    <w:rsid w:val="00B61A7F"/>
    <w:rsid w:val="00B61BAC"/>
    <w:rsid w:val="00B63411"/>
    <w:rsid w:val="00B65693"/>
    <w:rsid w:val="00B65C2F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25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2D59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0D35C6-1A08-492F-A98B-ED6084BA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83145-F6EA-4BD6-9FE7-F9B53A19658A}"/>
</file>

<file path=customXml/itemProps2.xml><?xml version="1.0" encoding="utf-8"?>
<ds:datastoreItem xmlns:ds="http://schemas.openxmlformats.org/officeDocument/2006/customXml" ds:itemID="{C79D7615-0E0F-4ABD-A15E-B7BF6BC52E28}"/>
</file>

<file path=customXml/itemProps3.xml><?xml version="1.0" encoding="utf-8"?>
<ds:datastoreItem xmlns:ds="http://schemas.openxmlformats.org/officeDocument/2006/customXml" ds:itemID="{98B6EBBE-7ECB-4C2D-BDA5-F8F8DE8FC7D9}"/>
</file>

<file path=customXml/itemProps4.xml><?xml version="1.0" encoding="utf-8"?>
<ds:datastoreItem xmlns:ds="http://schemas.openxmlformats.org/officeDocument/2006/customXml" ds:itemID="{7D4BB886-B767-4E5B-83FF-BB520BF2370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2015-05-25T12:56:00Z</dcterms:created>
  <dcterms:modified xsi:type="dcterms:W3CDTF">2015-09-25T08:30:00Z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